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64" w:rsidRDefault="005B3B64" w:rsidP="004909D0">
      <w:pPr>
        <w:widowControl w:val="0"/>
        <w:tabs>
          <w:tab w:val="center" w:pos="4680"/>
        </w:tabs>
        <w:jc w:val="both"/>
      </w:pPr>
      <w:r w:rsidRPr="007302F4">
        <w:rPr>
          <w:b/>
          <w:highlight w:val="lightGray"/>
        </w:rPr>
        <w:t xml:space="preserve">Design team note; </w:t>
      </w:r>
      <w:proofErr w:type="gramStart"/>
      <w:r w:rsidRPr="007302F4">
        <w:rPr>
          <w:b/>
          <w:highlight w:val="lightGray"/>
        </w:rPr>
        <w:t>This</w:t>
      </w:r>
      <w:proofErr w:type="gramEnd"/>
      <w:r w:rsidRPr="007302F4">
        <w:rPr>
          <w:b/>
          <w:highlight w:val="lightGray"/>
        </w:rPr>
        <w:t xml:space="preserve"> section applies to </w:t>
      </w:r>
      <w:r w:rsidR="007302F4" w:rsidRPr="007302F4">
        <w:rPr>
          <w:b/>
          <w:highlight w:val="lightGray"/>
        </w:rPr>
        <w:t>UNL city and east campus</w:t>
      </w:r>
      <w:r w:rsidR="007302F4">
        <w:rPr>
          <w:b/>
          <w:highlight w:val="lightGray"/>
        </w:rPr>
        <w:t xml:space="preserve"> projects.  This section</w:t>
      </w:r>
      <w:r w:rsidR="007302F4" w:rsidRPr="007302F4">
        <w:rPr>
          <w:b/>
          <w:highlight w:val="lightGray"/>
        </w:rPr>
        <w:t xml:space="preserve"> does not apply to UNL</w:t>
      </w:r>
      <w:r w:rsidR="007302F4">
        <w:rPr>
          <w:b/>
          <w:highlight w:val="lightGray"/>
        </w:rPr>
        <w:t xml:space="preserve"> Housing projects or</w:t>
      </w:r>
      <w:r w:rsidR="007302F4" w:rsidRPr="007302F4">
        <w:rPr>
          <w:b/>
          <w:highlight w:val="lightGray"/>
        </w:rPr>
        <w:t xml:space="preserve">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 xml:space="preserve">or operation.  Systems interconnect shall be by way of </w:t>
      </w:r>
      <w:proofErr w:type="spellStart"/>
      <w:r w:rsidR="00777042">
        <w:t>BACnet</w:t>
      </w:r>
      <w:proofErr w:type="spellEnd"/>
      <w:r w:rsidR="00777042">
        <w:t xml:space="preserve"> or </w:t>
      </w:r>
      <w:proofErr w:type="spellStart"/>
      <w:r w:rsidR="00777042">
        <w:t>MODbus</w:t>
      </w:r>
      <w:proofErr w:type="spellEnd"/>
      <w:r w:rsidR="00777042">
        <w:t xml:space="preserve">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0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0"/>
      <w:r w:rsidRPr="00BB63C2">
        <w:t>Execution</w:t>
      </w:r>
      <w:bookmarkStart w:id="1" w:name="_Toc445608610"/>
      <w:bookmarkStart w:id="2" w:name="_Toc445713618"/>
      <w:bookmarkStart w:id="3" w:name="_Toc451222798"/>
      <w:bookmarkStart w:id="4" w:name="_Toc451222795"/>
      <w:bookmarkStart w:id="5" w:name="_Toc445608594"/>
      <w:bookmarkStart w:id="6" w:name="_Toc445713609"/>
    </w:p>
    <w:bookmarkEnd w:id="1"/>
    <w:bookmarkEnd w:id="2"/>
    <w:bookmarkEnd w:id="3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4"/>
    <w:bookmarkEnd w:id="5"/>
    <w:bookmarkEnd w:id="6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4FF" w:rsidRDefault="00CB64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562ADF" w:rsidRPr="00562ADF">
            <w:rPr>
              <w:sz w:val="16"/>
              <w:szCs w:val="16"/>
            </w:rPr>
            <w:t>7/1/2014</w:t>
          </w:r>
          <w:bookmarkStart w:id="7" w:name="_GoBack"/>
          <w:bookmarkEnd w:id="7"/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62AD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62AD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4FF" w:rsidRDefault="00CB64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4FF" w:rsidRDefault="00CB64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4FF" w:rsidRDefault="00CB6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11329E"/>
    <w:rsid w:val="00133302"/>
    <w:rsid w:val="00152F22"/>
    <w:rsid w:val="001670DA"/>
    <w:rsid w:val="0018413A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02F4"/>
    <w:rsid w:val="0074658C"/>
    <w:rsid w:val="0075625C"/>
    <w:rsid w:val="0076028D"/>
    <w:rsid w:val="007605D7"/>
    <w:rsid w:val="00770320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E7276"/>
    <w:rsid w:val="00C237C4"/>
    <w:rsid w:val="00C25FD2"/>
    <w:rsid w:val="00C35B67"/>
    <w:rsid w:val="00C42704"/>
    <w:rsid w:val="00C55CC0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23D7C"/>
    <w:rsid w:val="00E26282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B921A-1FDF-4F79-8266-6BCDCCFA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433</TotalTime>
  <Pages>1</Pages>
  <Words>225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Setup</cp:lastModifiedBy>
  <cp:revision>1</cp:revision>
  <cp:lastPrinted>2009-03-05T22:14:00Z</cp:lastPrinted>
  <dcterms:created xsi:type="dcterms:W3CDTF">2013-02-12T15:10:00Z</dcterms:created>
  <dcterms:modified xsi:type="dcterms:W3CDTF">2014-05-27T20:02:00Z</dcterms:modified>
  <cp:version>1</cp:version>
</cp:coreProperties>
</file>